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15F36B54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15F36B54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70BAD">
                                <w:rPr>
                                  <w:rStyle w:val="Style2"/>
                                </w:rPr>
                                <w:t>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31196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5A0C2082" w14:textId="77777777" w:rsidR="002E1412" w:rsidRPr="002E1412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31196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386CE8A5" w14:textId="77777777" w:rsidR="00F7443C" w:rsidRPr="004767CC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31196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588A1809" w14:textId="77777777" w:rsidR="0026335F" w:rsidRPr="0026335F" w:rsidRDefault="004E2A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D466" w14:textId="77777777" w:rsidR="0031196B" w:rsidRDefault="0031196B" w:rsidP="001007E7">
      <w:pPr>
        <w:spacing w:after="0" w:line="240" w:lineRule="auto"/>
      </w:pPr>
      <w:r>
        <w:separator/>
      </w:r>
    </w:p>
  </w:endnote>
  <w:endnote w:type="continuationSeparator" w:id="0">
    <w:p w14:paraId="24C6501B" w14:textId="77777777" w:rsidR="0031196B" w:rsidRDefault="0031196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A212B" w14:textId="77777777" w:rsidR="0031196B" w:rsidRDefault="0031196B" w:rsidP="001007E7">
      <w:pPr>
        <w:spacing w:after="0" w:line="240" w:lineRule="auto"/>
      </w:pPr>
      <w:r>
        <w:separator/>
      </w:r>
    </w:p>
  </w:footnote>
  <w:footnote w:type="continuationSeparator" w:id="0">
    <w:p w14:paraId="6E32D523" w14:textId="77777777" w:rsidR="0031196B" w:rsidRDefault="0031196B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103</Words>
  <Characters>597</Characters>
  <Application>Microsoft Office Word</Application>
  <DocSecurity>0</DocSecurity>
  <Lines>14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6</cp:revision>
  <cp:lastPrinted>2011-03-04T18:27:00Z</cp:lastPrinted>
  <dcterms:created xsi:type="dcterms:W3CDTF">2025-02-17T13:48:00Z</dcterms:created>
  <dcterms:modified xsi:type="dcterms:W3CDTF">2026-02-10T12:59:00Z</dcterms:modified>
</cp:coreProperties>
</file>